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50649" w14:textId="57677E19" w:rsidR="006B2F86" w:rsidRDefault="00611836" w:rsidP="00E71FC3">
      <w:pPr>
        <w:pStyle w:val="NoSpacing"/>
      </w:pPr>
      <w:r>
        <w:rPr>
          <w:u w:val="single"/>
        </w:rPr>
        <w:t>Richard MARLEY</w:t>
      </w:r>
      <w:r>
        <w:t xml:space="preserve">       (d.1494)</w:t>
      </w:r>
    </w:p>
    <w:p w14:paraId="385D7853" w14:textId="2D512418" w:rsidR="00611836" w:rsidRDefault="00611836" w:rsidP="00E71FC3">
      <w:pPr>
        <w:pStyle w:val="NoSpacing"/>
      </w:pPr>
      <w:r>
        <w:t xml:space="preserve">of </w:t>
      </w:r>
      <w:proofErr w:type="spellStart"/>
      <w:r>
        <w:t>Cropton</w:t>
      </w:r>
      <w:proofErr w:type="spellEnd"/>
      <w:r>
        <w:t>, North Riding of Yorkshire.</w:t>
      </w:r>
    </w:p>
    <w:p w14:paraId="1CE28151" w14:textId="3887B6AD" w:rsidR="00611836" w:rsidRDefault="00611836" w:rsidP="00E71FC3">
      <w:pPr>
        <w:pStyle w:val="NoSpacing"/>
      </w:pPr>
    </w:p>
    <w:p w14:paraId="4977D1CE" w14:textId="14B8A634" w:rsidR="00611836" w:rsidRDefault="00611836" w:rsidP="00E71FC3">
      <w:pPr>
        <w:pStyle w:val="NoSpacing"/>
      </w:pPr>
    </w:p>
    <w:p w14:paraId="0ACCCE9E" w14:textId="73E8B2BC" w:rsidR="00611836" w:rsidRDefault="00611836" w:rsidP="00E71FC3">
      <w:pPr>
        <w:pStyle w:val="NoSpacing"/>
      </w:pPr>
      <w:r>
        <w:t xml:space="preserve">  1 Feb.1494</w:t>
      </w:r>
      <w:r>
        <w:tab/>
        <w:t>Administration of his lands and possessions was granted.</w:t>
      </w:r>
    </w:p>
    <w:p w14:paraId="411DDE24" w14:textId="6A8D83E7" w:rsidR="00611836" w:rsidRDefault="00611836" w:rsidP="00E71FC3">
      <w:pPr>
        <w:pStyle w:val="NoSpacing"/>
      </w:pPr>
      <w:r>
        <w:tab/>
      </w:r>
      <w:r>
        <w:tab/>
        <w:t>(W.Y.R. p.111)</w:t>
      </w:r>
    </w:p>
    <w:p w14:paraId="520A32A6" w14:textId="6C45DC33" w:rsidR="00611836" w:rsidRDefault="00611836" w:rsidP="00E71FC3">
      <w:pPr>
        <w:pStyle w:val="NoSpacing"/>
      </w:pPr>
    </w:p>
    <w:p w14:paraId="4F1D7ED2" w14:textId="39972684" w:rsidR="00611836" w:rsidRDefault="00611836" w:rsidP="00E71FC3">
      <w:pPr>
        <w:pStyle w:val="NoSpacing"/>
      </w:pPr>
    </w:p>
    <w:p w14:paraId="76AD62D4" w14:textId="0A3AF7A8" w:rsidR="00611836" w:rsidRPr="00611836" w:rsidRDefault="00611836" w:rsidP="00E71FC3">
      <w:pPr>
        <w:pStyle w:val="NoSpacing"/>
      </w:pPr>
      <w:r>
        <w:t>4 February 2020</w:t>
      </w:r>
      <w:bookmarkStart w:id="0" w:name="_GoBack"/>
      <w:bookmarkEnd w:id="0"/>
    </w:p>
    <w:sectPr w:rsidR="00611836" w:rsidRPr="006118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92BF6" w14:textId="77777777" w:rsidR="00611836" w:rsidRDefault="00611836" w:rsidP="00E71FC3">
      <w:pPr>
        <w:spacing w:after="0" w:line="240" w:lineRule="auto"/>
      </w:pPr>
      <w:r>
        <w:separator/>
      </w:r>
    </w:p>
  </w:endnote>
  <w:endnote w:type="continuationSeparator" w:id="0">
    <w:p w14:paraId="0F8A4130" w14:textId="77777777" w:rsidR="00611836" w:rsidRDefault="006118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6B2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F216C" w14:textId="77777777" w:rsidR="00611836" w:rsidRDefault="00611836" w:rsidP="00E71FC3">
      <w:pPr>
        <w:spacing w:after="0" w:line="240" w:lineRule="auto"/>
      </w:pPr>
      <w:r>
        <w:separator/>
      </w:r>
    </w:p>
  </w:footnote>
  <w:footnote w:type="continuationSeparator" w:id="0">
    <w:p w14:paraId="2B930510" w14:textId="77777777" w:rsidR="00611836" w:rsidRDefault="006118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836"/>
    <w:rsid w:val="001A7C09"/>
    <w:rsid w:val="00577BD5"/>
    <w:rsid w:val="0061183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A40E9"/>
  <w15:chartTrackingRefBased/>
  <w15:docId w15:val="{5FB5601B-A719-4338-80BF-AFF7193C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2020-02-04T21:43:00Z</dcterms:created>
  <dcterms:modified xsi:type="dcterms:W3CDTF">2020-02-04T21:46:00Z</dcterms:modified>
</cp:coreProperties>
</file>